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3522DA" w14:textId="77777777" w:rsidR="000F3D93" w:rsidRDefault="000F3D93" w:rsidP="000F3D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FREGETT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fl.1420-1)</w:t>
      </w:r>
    </w:p>
    <w:p w14:paraId="5E86C52F" w14:textId="77777777" w:rsidR="000F3D93" w:rsidRDefault="000F3D93" w:rsidP="000F3D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Chester. Spurrier.</w:t>
      </w:r>
    </w:p>
    <w:p w14:paraId="73477A8E" w14:textId="77777777" w:rsidR="000F3D93" w:rsidRDefault="000F3D93" w:rsidP="000F3D93">
      <w:pPr>
        <w:pStyle w:val="NoSpacing"/>
        <w:rPr>
          <w:rFonts w:cs="Times New Roman"/>
          <w:szCs w:val="24"/>
        </w:rPr>
      </w:pPr>
    </w:p>
    <w:p w14:paraId="18359BAA" w14:textId="77777777" w:rsidR="000F3D93" w:rsidRDefault="000F3D93" w:rsidP="000F3D93">
      <w:pPr>
        <w:pStyle w:val="NoSpacing"/>
        <w:rPr>
          <w:rFonts w:cs="Times New Roman"/>
          <w:szCs w:val="24"/>
        </w:rPr>
      </w:pPr>
    </w:p>
    <w:p w14:paraId="5BA188D2" w14:textId="77777777" w:rsidR="000F3D93" w:rsidRDefault="000F3D93" w:rsidP="000F3D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1420-1</w:t>
      </w:r>
      <w:r>
        <w:rPr>
          <w:rFonts w:cs="Times New Roman"/>
          <w:szCs w:val="24"/>
        </w:rPr>
        <w:tab/>
        <w:t xml:space="preserve">He granted a parcel of a garden in Cow Lane, Chester, to David </w:t>
      </w:r>
      <w:proofErr w:type="spellStart"/>
      <w:r>
        <w:rPr>
          <w:rFonts w:cs="Times New Roman"/>
          <w:szCs w:val="24"/>
        </w:rPr>
        <w:t>Ferour</w:t>
      </w:r>
      <w:proofErr w:type="spellEnd"/>
    </w:p>
    <w:p w14:paraId="5F0AC5BE" w14:textId="77777777" w:rsidR="000F3D93" w:rsidRDefault="000F3D93" w:rsidP="000F3D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Chester.    (T.N.A. ref. WALE 29/42)</w:t>
      </w:r>
    </w:p>
    <w:p w14:paraId="3B50E19D" w14:textId="77777777" w:rsidR="000F3D93" w:rsidRDefault="000F3D93" w:rsidP="000F3D93">
      <w:pPr>
        <w:pStyle w:val="NoSpacing"/>
        <w:rPr>
          <w:rFonts w:cs="Times New Roman"/>
          <w:szCs w:val="24"/>
        </w:rPr>
      </w:pPr>
    </w:p>
    <w:p w14:paraId="28EC2AD7" w14:textId="77777777" w:rsidR="000F3D93" w:rsidRDefault="000F3D93" w:rsidP="000F3D93">
      <w:pPr>
        <w:pStyle w:val="NoSpacing"/>
        <w:rPr>
          <w:rFonts w:cs="Times New Roman"/>
          <w:szCs w:val="24"/>
        </w:rPr>
      </w:pPr>
    </w:p>
    <w:p w14:paraId="073435AD" w14:textId="77777777" w:rsidR="000F3D93" w:rsidRDefault="000F3D93" w:rsidP="000F3D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 2024</w:t>
      </w:r>
    </w:p>
    <w:p w14:paraId="444499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9E3387" w14:textId="77777777" w:rsidR="000F3D93" w:rsidRDefault="000F3D93" w:rsidP="009139A6">
      <w:r>
        <w:separator/>
      </w:r>
    </w:p>
  </w:endnote>
  <w:endnote w:type="continuationSeparator" w:id="0">
    <w:p w14:paraId="06C4DCB1" w14:textId="77777777" w:rsidR="000F3D93" w:rsidRDefault="000F3D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30B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4BC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26E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862F3" w14:textId="77777777" w:rsidR="000F3D93" w:rsidRDefault="000F3D93" w:rsidP="009139A6">
      <w:r>
        <w:separator/>
      </w:r>
    </w:p>
  </w:footnote>
  <w:footnote w:type="continuationSeparator" w:id="0">
    <w:p w14:paraId="0CE5BE89" w14:textId="77777777" w:rsidR="000F3D93" w:rsidRDefault="000F3D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9FA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AB8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434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93"/>
    <w:rsid w:val="000666E0"/>
    <w:rsid w:val="000F3D93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CC574"/>
  <w15:chartTrackingRefBased/>
  <w15:docId w15:val="{F5FC628E-4E84-4B46-8E80-C7A319266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2024-05-30T10:42:00Z</dcterms:created>
  <dcterms:modified xsi:type="dcterms:W3CDTF">2024-05-30T10:42:00Z</dcterms:modified>
</cp:coreProperties>
</file>